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Croydon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Croydon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Croydon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Croydon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Croydon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Croydon South are estimated to have a score of 1-2 on the PGSI (low-risk gambling), whilst </w:t>
      </w:r>
      <w:r w:rsidRPr="00773DF7">
        <w:rPr>
          <w:rFonts w:ascii="Libre Franklin Light" w:hAnsi="Libre Franklin Light" w:cs="Calibri Light"/>
          <w:b/>
          <w:bCs/>
          <w:color w:val="C45911" w:themeColor="accent2" w:themeShade="BF"/>
        </w:rPr>
        <w:t xml:space="preserve">4.4%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Croydon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Croydon South is estimated to be </w:t>
      </w:r>
      <w:r w:rsidRPr="00773DF7">
        <w:rPr>
          <w:rFonts w:ascii="Libre Franklin Light" w:eastAsia="Times New Roman" w:hAnsi="Libre Franklin Light" w:cs="Calibri Light"/>
          <w:b/>
          <w:bCs/>
          <w:color w:val="C45911" w:themeColor="accent2" w:themeShade="BF"/>
        </w:rPr>
        <w:t xml:space="preserve">£1,917,256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Croydon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Croydon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Croydon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Croydon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roydon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Croydon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roydon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Croydon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Croydon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roydon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Croydon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Croydon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Croydon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Croydon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Croydon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Croydon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£1,917,256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Croydon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£31,229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£645,833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£46,265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£13,012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£23,855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£1,157,062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£1,917,256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Croydon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Croydon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Croydon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Croydon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Croydon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Croydon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Croydon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Croydon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0D5D647-5351-43DE-A951-62AB2D44C08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